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Lincolnshire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Lincolnshire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Lincolnshire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Local Authority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Local Authority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Lincolnshire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Local Authority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Lincolnshire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9.0%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Lincolnshire are estimated to have a score of 1-2 on the PGSI (low-risk gambling), whilst </w:t>
      </w:r>
      <w:r w:rsidRPr="00773DF7">
        <w:rPr>
          <w:rFonts w:ascii="Libre Franklin Light" w:hAnsi="Libre Franklin Light" w:cs="Calibri Light"/>
          <w:b/>
          <w:bCs/>
          <w:color w:val="C45911" w:themeColor="accent2" w:themeShade="BF"/>
        </w:rPr>
        <w:t xml:space="preserve">3.8%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52.2% </w:t>
      </w:r>
      <w:r w:rsidRPr="004747BF">
        <w:rPr>
          <w:rFonts w:ascii="Libre Franklin Light" w:eastAsia="Times New Roman" w:hAnsi="Libre Franklin Light" w:cs="Calibri Light"/>
        </w:rPr>
        <w:t xml:space="preserve">of those respondents classified as PGSI 8+ in North East Lincolnshire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Lincolnshire is estimated to be </w:t>
      </w:r>
      <w:r w:rsidRPr="00773DF7">
        <w:rPr>
          <w:rFonts w:ascii="Libre Franklin Light" w:eastAsia="Times New Roman" w:hAnsi="Libre Franklin Light" w:cs="Calibri Light"/>
          <w:b/>
          <w:bCs/>
          <w:color w:val="C45911" w:themeColor="accent2" w:themeShade="BF"/>
        </w:rPr>
        <w:t xml:space="preserve">£2,623,551</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Local Authority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Lincolnshire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15.1%</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Lincolnshire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9.0%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Lincolnshire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3.8%</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Lincolnshire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Lincoln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Lincolnshire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Lincoln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Lincolnshire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Local Authority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Lincolnshire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52.2%</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Lincoln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Lincolnshire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4.4%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15.0%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Lincolnshire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Lincolnshire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43.5%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Lincolnshire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Lincolnshire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Local Authority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Lincolnshire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£2,623,551</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Lincolnshire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£42,733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£883,749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£63,309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£17,806</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£32,644</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£1,583,310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£2,623,551</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Lincolnshire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Lincolnshire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18.9%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Lincolnshire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Lincolnshire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3.8%</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Lincolnshire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1.9%</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Lincolnshire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57.2%</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Lincolnshire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18.9%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Lincolnshire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Lincolnshire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3.8%</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Lincolnshire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Lincolnshire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57.2%</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Lincolnshire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CD5BA85-C429-4645-925A-63F7019C78D6}"/>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